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118" w:rsidRDefault="00F54118" w:rsidP="00F54118">
      <w:r>
        <w:rPr>
          <w:u w:val="single"/>
        </w:rPr>
        <w:t>Magote RYCHER</w:t>
      </w:r>
      <w:r>
        <w:t xml:space="preserve">      (fl.1445)</w:t>
      </w:r>
    </w:p>
    <w:p w:rsidR="00F54118" w:rsidRDefault="00F54118" w:rsidP="00F54118"/>
    <w:p w:rsidR="00F54118" w:rsidRDefault="00F54118" w:rsidP="00F54118"/>
    <w:p w:rsidR="00F54118" w:rsidRDefault="00F54118" w:rsidP="00F54118">
      <w:r>
        <w:t>Sons:  John, chaplain(q.v.), and Henry(q.v.).</w:t>
      </w:r>
    </w:p>
    <w:p w:rsidR="00F54118" w:rsidRDefault="00F54118" w:rsidP="00F54118">
      <w:r>
        <w:t>(</w:t>
      </w:r>
      <w:hyperlink r:id="rId6" w:history="1">
        <w:r w:rsidRPr="00BD5415">
          <w:rPr>
            <w:rStyle w:val="Hyperlink"/>
          </w:rPr>
          <w:t>http://www.kentarchaeology.org.uk/Research/Libr/Wills/Lbth/Bk21/page%20037.htm</w:t>
        </w:r>
      </w:hyperlink>
      <w:r>
        <w:t>)</w:t>
      </w:r>
    </w:p>
    <w:p w:rsidR="00F54118" w:rsidRDefault="00F54118" w:rsidP="00F54118"/>
    <w:p w:rsidR="00F54118" w:rsidRDefault="00F54118" w:rsidP="00F54118"/>
    <w:p w:rsidR="00F54118" w:rsidRDefault="00F54118" w:rsidP="00F54118">
      <w:r>
        <w:t>18 Jun.1445</w:t>
      </w:r>
      <w:r>
        <w:tab/>
        <w:t>John bequeathed her 10 marks.  (ibid.)</w:t>
      </w:r>
    </w:p>
    <w:p w:rsidR="00F54118" w:rsidRDefault="00F54118" w:rsidP="00F54118"/>
    <w:p w:rsidR="00F54118" w:rsidRDefault="00F54118" w:rsidP="00F54118"/>
    <w:p w:rsidR="00DD5B8A" w:rsidRPr="00564E3C" w:rsidRDefault="00F54118" w:rsidP="00F541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26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118" w:rsidRDefault="00F54118" w:rsidP="00564E3C">
      <w:r>
        <w:separator/>
      </w:r>
    </w:p>
  </w:endnote>
  <w:endnote w:type="continuationSeparator" w:id="0">
    <w:p w:rsidR="00F54118" w:rsidRDefault="00F54118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54118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118" w:rsidRDefault="00F54118" w:rsidP="00564E3C">
      <w:r>
        <w:separator/>
      </w:r>
    </w:p>
  </w:footnote>
  <w:footnote w:type="continuationSeparator" w:id="0">
    <w:p w:rsidR="00F54118" w:rsidRDefault="00F54118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118"/>
    <w:rsid w:val="00372DC6"/>
    <w:rsid w:val="00564E3C"/>
    <w:rsid w:val="0064591D"/>
    <w:rsid w:val="00DD5B8A"/>
    <w:rsid w:val="00EB41B8"/>
    <w:rsid w:val="00F14DE1"/>
    <w:rsid w:val="00F5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0184B0-DCFD-4C6D-AC53-DA44B81D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11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F5411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Libr/Wills/Lbth/Bk21/page%2003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2015-11-15T18:57:00Z</dcterms:created>
  <dcterms:modified xsi:type="dcterms:W3CDTF">2015-11-15T18:58:00Z</dcterms:modified>
</cp:coreProperties>
</file>